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02C2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07143/025-1А (07143/025)-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02C2E" w:rsidRPr="00E02C2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02C2E" w:rsidRPr="00E02C2E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02C2E" w:rsidRPr="00E02C2E">
          <w:rPr>
            <w:rStyle w:val="aa"/>
          </w:rPr>
          <w:t xml:space="preserve"> 6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02C2E" w:rsidRPr="00E02C2E">
          <w:rPr>
            <w:u w:val="single"/>
          </w:rPr>
          <w:t xml:space="preserve"> 07143/025-1А </w:t>
        </w:r>
        <w:r w:rsidR="00E02C2E">
          <w:t xml:space="preserve">(07143/025)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02C2E" w:rsidRPr="00E02C2E">
          <w:rPr>
            <w:rStyle w:val="aa"/>
          </w:rPr>
          <w:t xml:space="preserve"> Врач-фтизиатр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02C2E" w:rsidRPr="00E02C2E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02C2E" w:rsidRPr="00E02C2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E16EE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E16EE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02C2E" w:rsidRPr="00E02C2E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C367C8" w:rsidP="007C56B5">
            <w:pPr>
              <w:pStyle w:val="a8"/>
            </w:pPr>
            <w:r>
              <w:t>48.1; 48.3; 47.6</w:t>
            </w:r>
          </w:p>
        </w:tc>
        <w:tc>
          <w:tcPr>
            <w:tcW w:w="2108" w:type="dxa"/>
            <w:vAlign w:val="center"/>
          </w:tcPr>
          <w:p w:rsidR="00073B45" w:rsidRPr="00A31431" w:rsidRDefault="00C367C8" w:rsidP="007C56B5">
            <w:pPr>
              <w:pStyle w:val="a8"/>
            </w:pPr>
            <w:r>
              <w:t>48.0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C367C8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E16EE4" w:rsidP="00FE033F">
      <w:pPr>
        <w:pStyle w:val="a6"/>
      </w:pPr>
      <w:fldSimple w:instr=" DOCVARIABLE  shum_result \* MERGEFORMAT ">
        <w:r w:rsidR="00C367C8" w:rsidRPr="00C367C8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42.8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C367C8" w:rsidP="00E576CE">
            <w:pPr>
              <w:pStyle w:val="a8"/>
            </w:pPr>
            <w:r>
              <w:t>42.8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C367C8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E16EE4" w:rsidP="00D76DF8">
      <w:fldSimple w:instr=" DOCVARIABLE att_zakl \* MERGEFORMAT ">
        <w:r w:rsidR="00C367C8" w:rsidRPr="00C367C8">
          <w:rPr>
            <w:bCs/>
          </w:rPr>
          <w:t>-</w:t>
        </w:r>
        <w:r w:rsidR="00C367C8" w:rsidRPr="00C367C8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C367C8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02C2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07143/025-1А (07143/025)-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E16EE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E16EE4" w:rsidRPr="00C30AD7">
            <w:rPr>
              <w:rStyle w:val="ad"/>
              <w:sz w:val="20"/>
              <w:szCs w:val="20"/>
            </w:rPr>
            <w:fldChar w:fldCharType="separate"/>
          </w:r>
          <w:r w:rsidR="00E02C2E">
            <w:rPr>
              <w:rStyle w:val="ad"/>
              <w:noProof/>
              <w:sz w:val="20"/>
              <w:szCs w:val="20"/>
            </w:rPr>
            <w:t>1</w:t>
          </w:r>
          <w:r w:rsidR="00E16EE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02C2E" w:rsidRPr="00E02C2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B206D6F2E8764471A0C92CE2093AF5F9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25-1А (07143/025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D010342114749A29A4A30BAF3D323F3"/>
    <w:docVar w:name="rm_id" w:val="212"/>
    <w:docVar w:name="rm_name" w:val=" Врач-фтизиатр "/>
    <w:docVar w:name="rm_number" w:val=" 07143/025-1А (07143/025) "/>
    <w:docVar w:name="shum_result" w:val="Эквивалентный уровень звука за 8-часовой рабочий день на данном рабочем месте составляет 42.8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3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30181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E55C6"/>
    <w:rsid w:val="00305844"/>
    <w:rsid w:val="00305B2F"/>
    <w:rsid w:val="00350DAE"/>
    <w:rsid w:val="00364187"/>
    <w:rsid w:val="00367816"/>
    <w:rsid w:val="003876C3"/>
    <w:rsid w:val="0039044C"/>
    <w:rsid w:val="003C24DB"/>
    <w:rsid w:val="00402CAC"/>
    <w:rsid w:val="00405209"/>
    <w:rsid w:val="00441E80"/>
    <w:rsid w:val="00444410"/>
    <w:rsid w:val="00450FC9"/>
    <w:rsid w:val="004612B9"/>
    <w:rsid w:val="004A47AD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C616E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163C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3461"/>
    <w:rsid w:val="008A0F2E"/>
    <w:rsid w:val="008A7109"/>
    <w:rsid w:val="008B2505"/>
    <w:rsid w:val="008E68DE"/>
    <w:rsid w:val="008F204F"/>
    <w:rsid w:val="0090588D"/>
    <w:rsid w:val="009274CB"/>
    <w:rsid w:val="0092778A"/>
    <w:rsid w:val="00964BFD"/>
    <w:rsid w:val="009B292D"/>
    <w:rsid w:val="009B56F4"/>
    <w:rsid w:val="009B66C5"/>
    <w:rsid w:val="009B7385"/>
    <w:rsid w:val="009C157E"/>
    <w:rsid w:val="009D6918"/>
    <w:rsid w:val="00A12349"/>
    <w:rsid w:val="00A27D1C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163E7"/>
    <w:rsid w:val="00B6356D"/>
    <w:rsid w:val="00BA05BD"/>
    <w:rsid w:val="00BA5029"/>
    <w:rsid w:val="00BC2F3C"/>
    <w:rsid w:val="00C02721"/>
    <w:rsid w:val="00C30AD7"/>
    <w:rsid w:val="00C367C8"/>
    <w:rsid w:val="00C4382E"/>
    <w:rsid w:val="00CA6D5D"/>
    <w:rsid w:val="00CE3307"/>
    <w:rsid w:val="00CE3318"/>
    <w:rsid w:val="00D37BA0"/>
    <w:rsid w:val="00D76DF8"/>
    <w:rsid w:val="00DB5302"/>
    <w:rsid w:val="00DD6B1F"/>
    <w:rsid w:val="00E02C2E"/>
    <w:rsid w:val="00E124F4"/>
    <w:rsid w:val="00E16EE4"/>
    <w:rsid w:val="00E36337"/>
    <w:rsid w:val="00E576CE"/>
    <w:rsid w:val="00E57BD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E2D7E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2016-10-17T11:51:00Z</dcterms:created>
  <dcterms:modified xsi:type="dcterms:W3CDTF">2016-10-18T09:20:00Z</dcterms:modified>
</cp:coreProperties>
</file>